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5B8A" w:rsidRDefault="00F60A63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SCHUNE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fl.1424)</w:t>
      </w:r>
    </w:p>
    <w:p w:rsidR="00F60A63" w:rsidRDefault="00CD006C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St.John’s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Hospital</w:t>
      </w:r>
      <w:r w:rsidR="00F60A63">
        <w:rPr>
          <w:rFonts w:ascii="Times New Roman" w:hAnsi="Times New Roman" w:cs="Times New Roman"/>
          <w:sz w:val="24"/>
          <w:szCs w:val="24"/>
        </w:rPr>
        <w:t>, Wells.</w:t>
      </w:r>
    </w:p>
    <w:p w:rsidR="00F60A63" w:rsidRDefault="00F60A63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60A63" w:rsidRDefault="00F60A63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60A63" w:rsidRDefault="00F60A63" w:rsidP="00F60A6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Mar.1424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ordained deacon in </w:t>
      </w:r>
      <w:proofErr w:type="spellStart"/>
      <w:r>
        <w:rPr>
          <w:rFonts w:ascii="Times New Roman" w:hAnsi="Times New Roman" w:cs="Times New Roman"/>
          <w:sz w:val="24"/>
          <w:szCs w:val="24"/>
        </w:rPr>
        <w:t>Chudleigh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Parish Church, Devon.</w:t>
      </w:r>
    </w:p>
    <w:p w:rsidR="00F60A63" w:rsidRDefault="00F60A63" w:rsidP="00F60A6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(“Register of Edmund </w:t>
      </w:r>
      <w:proofErr w:type="gramStart"/>
      <w:r>
        <w:rPr>
          <w:rFonts w:ascii="Times New Roman" w:hAnsi="Times New Roman" w:cs="Times New Roman"/>
          <w:sz w:val="24"/>
          <w:szCs w:val="24"/>
        </w:rPr>
        <w:t>Lacy,  Bishop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of Exeter 1420-55” vol.4 pp.86-7)</w:t>
      </w:r>
    </w:p>
    <w:p w:rsidR="00CD006C" w:rsidRDefault="00CD006C" w:rsidP="00CD006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8 Apr.1424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ordained priest in </w:t>
      </w:r>
      <w:proofErr w:type="spellStart"/>
      <w:r>
        <w:rPr>
          <w:rFonts w:ascii="Times New Roman" w:hAnsi="Times New Roman" w:cs="Times New Roman"/>
          <w:sz w:val="24"/>
          <w:szCs w:val="24"/>
        </w:rPr>
        <w:t>Chudleigh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Parish Church by </w:t>
      </w:r>
    </w:p>
    <w:p w:rsidR="00CD006C" w:rsidRDefault="00CD006C" w:rsidP="00CD006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Edmund Lacy, Bishop of Exeter(q.v.).</w:t>
      </w:r>
    </w:p>
    <w:p w:rsidR="00CD006C" w:rsidRPr="00564E3C" w:rsidRDefault="00CD006C" w:rsidP="00CD006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(“Register of Edmund Lacy, Bishop of Exeter 1420-55” vol.4 pp.87-8)</w:t>
      </w:r>
    </w:p>
    <w:p w:rsidR="00CD006C" w:rsidRDefault="00CD006C" w:rsidP="00F60A6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60A63" w:rsidRDefault="00F60A63" w:rsidP="00F60A6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60A63" w:rsidRDefault="00F60A63" w:rsidP="00F60A6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60A63" w:rsidRDefault="00F60A63" w:rsidP="00F60A6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February 2016</w:t>
      </w:r>
    </w:p>
    <w:p w:rsidR="00CD006C" w:rsidRPr="00F60A63" w:rsidRDefault="00CD006C" w:rsidP="00F60A6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 February 2016</w:t>
      </w:r>
      <w:bookmarkStart w:id="0" w:name="_GoBack"/>
      <w:bookmarkEnd w:id="0"/>
    </w:p>
    <w:sectPr w:rsidR="00CD006C" w:rsidRPr="00F60A6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0A63" w:rsidRDefault="00F60A63" w:rsidP="00564E3C">
      <w:pPr>
        <w:spacing w:after="0" w:line="240" w:lineRule="auto"/>
      </w:pPr>
      <w:r>
        <w:separator/>
      </w:r>
    </w:p>
  </w:endnote>
  <w:endnote w:type="continuationSeparator" w:id="0">
    <w:p w:rsidR="00F60A63" w:rsidRDefault="00F60A63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CD006C">
      <w:rPr>
        <w:rFonts w:ascii="Times New Roman" w:hAnsi="Times New Roman" w:cs="Times New Roman"/>
        <w:noProof/>
        <w:sz w:val="24"/>
        <w:szCs w:val="24"/>
      </w:rPr>
      <w:t>22 February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0A63" w:rsidRDefault="00F60A63" w:rsidP="00564E3C">
      <w:pPr>
        <w:spacing w:after="0" w:line="240" w:lineRule="auto"/>
      </w:pPr>
      <w:r>
        <w:separator/>
      </w:r>
    </w:p>
  </w:footnote>
  <w:footnote w:type="continuationSeparator" w:id="0">
    <w:p w:rsidR="00F60A63" w:rsidRDefault="00F60A63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0A63"/>
    <w:rsid w:val="00372DC6"/>
    <w:rsid w:val="00564E3C"/>
    <w:rsid w:val="0064591D"/>
    <w:rsid w:val="00CD006C"/>
    <w:rsid w:val="00DD5B8A"/>
    <w:rsid w:val="00EB41B8"/>
    <w:rsid w:val="00F14DE1"/>
    <w:rsid w:val="00F60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E525E6"/>
  <w15:chartTrackingRefBased/>
  <w15:docId w15:val="{ECE71BE0-16F9-4C13-B103-3DF483B66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5</TotalTime>
  <Pages>1</Pages>
  <Words>61</Words>
  <Characters>352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2016-02-20T20:32:00Z</dcterms:created>
  <dcterms:modified xsi:type="dcterms:W3CDTF">2016-02-22T12:43:00Z</dcterms:modified>
</cp:coreProperties>
</file>